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F26C" w14:textId="526C4778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4E97450B" w:rsidR="003D38A3" w:rsidRDefault="001C0F5C" w:rsidP="003D38A3">
                            <w:pPr>
                              <w:pStyle w:val="CourseContainedHeader"/>
                            </w:pPr>
                            <w:r>
                              <w:t>Submission Cover Sheet (Attach on Top of Folio)</w:t>
                            </w:r>
                          </w:p>
                          <w:p w14:paraId="75546427" w14:textId="6F438446" w:rsidR="001C0F5C" w:rsidRPr="003D38A3" w:rsidRDefault="00D32C7F" w:rsidP="003D38A3">
                            <w:pPr>
                              <w:pStyle w:val="CourseContainedHeader"/>
                            </w:pPr>
                            <w:r>
                              <w:t>Drill Gauge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4E97450B" w:rsidR="003D38A3" w:rsidRDefault="001C0F5C" w:rsidP="003D38A3">
                      <w:pPr>
                        <w:pStyle w:val="CourseContainedHeader"/>
                      </w:pPr>
                      <w:r>
                        <w:t>Submission Cover Sheet (Attach on Top of Folio)</w:t>
                      </w:r>
                    </w:p>
                    <w:p w14:paraId="75546427" w14:textId="6F438446" w:rsidR="001C0F5C" w:rsidRPr="003D38A3" w:rsidRDefault="00D32C7F" w:rsidP="003D38A3">
                      <w:pPr>
                        <w:pStyle w:val="CourseContainedHeader"/>
                      </w:pPr>
                      <w:r>
                        <w:t>Drill Gauge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1B9CD7B" w:rsidR="003D38A3" w:rsidRPr="003D38A3" w:rsidRDefault="00752F4D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Unit A: Fitting and Machining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1B9CD7B" w:rsidR="003D38A3" w:rsidRPr="003D38A3" w:rsidRDefault="00752F4D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Unit A: Fitting and Machining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268"/>
      </w:tblGrid>
      <w:tr w:rsidR="00DA7F5C" w:rsidRPr="000A0E77" w14:paraId="2B75A497" w14:textId="36B8CE0F" w:rsidTr="00025B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A7F5C" w:rsidRPr="000A0E77" w:rsidRDefault="00DA7F5C" w:rsidP="00301451">
            <w:pPr>
              <w:pStyle w:val="TableHeadings"/>
            </w:pPr>
            <w:r>
              <w:t>Student Name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F4DBFFF" w:rsidR="00DA7F5C" w:rsidRPr="000A0E77" w:rsidRDefault="00DA7F5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068E7A5" w:rsidR="00DA7F5C" w:rsidRDefault="00DA7F5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  <w:r w:rsidR="00025B79">
              <w:t xml:space="preserve"> / Subject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AC5F521" w14:textId="3089F446" w:rsidR="00DA7F5C" w:rsidRDefault="00025B79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Teacher</w:t>
            </w:r>
          </w:p>
        </w:tc>
      </w:tr>
      <w:tr w:rsidR="00DA7F5C" w:rsidRPr="000A0E77" w14:paraId="2A2C2CEE" w14:textId="423B27DD" w:rsidTr="00025B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B380507" w14:textId="4C0E61B4" w:rsidR="00DA7F5C" w:rsidRPr="000A0E77" w:rsidRDefault="00DA7F5C" w:rsidP="00C30650">
            <w:pPr>
              <w:pStyle w:val="TableRows"/>
            </w:pPr>
          </w:p>
        </w:tc>
        <w:tc>
          <w:tcPr>
            <w:tcW w:w="255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35022AEC" w14:textId="6DEB9D2B" w:rsidR="00DA7F5C" w:rsidRPr="000A0E77" w:rsidRDefault="00DA7F5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CF10CA2" w14:textId="77777777" w:rsidR="00DA7F5C" w:rsidRPr="000A0E77" w:rsidRDefault="00DA7F5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72750EE4" w14:textId="77777777" w:rsidR="00DA7F5C" w:rsidRPr="000A0E77" w:rsidRDefault="00DA7F5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A7F5C" w:rsidRPr="000A0E77" w14:paraId="788EF153" w14:textId="0ECB547B" w:rsidTr="00485C29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000000" w:themeColor="accent6"/>
            </w:tcBorders>
            <w:shd w:val="clear" w:color="auto" w:fill="auto"/>
          </w:tcPr>
          <w:p w14:paraId="6803501C" w14:textId="77777777" w:rsidR="00DA7F5C" w:rsidRDefault="00DA7F5C" w:rsidP="00C30650">
            <w:pPr>
              <w:pStyle w:val="TableRows"/>
              <w:rPr>
                <w:b w:val="0"/>
                <w:bCs w:val="0"/>
              </w:rPr>
            </w:pPr>
            <w:r>
              <w:t>Submission Format:</w:t>
            </w:r>
          </w:p>
          <w:p w14:paraId="2974B632" w14:textId="68B29268" w:rsidR="00DA7F5C" w:rsidRDefault="00B21C8A" w:rsidP="00C30650">
            <w:pPr>
              <w:pStyle w:val="TableRows"/>
            </w:pPr>
            <w:sdt>
              <w:sdtPr>
                <w:rPr>
                  <w:sz w:val="28"/>
                  <w:szCs w:val="28"/>
                </w:rPr>
                <w:id w:val="-86135968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A7F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A7F5C">
              <w:t xml:space="preserve"> Printed Folio</w:t>
            </w:r>
            <w:r w:rsidR="00DA7F5C">
              <w:rPr>
                <w:sz w:val="28"/>
                <w:szCs w:val="28"/>
              </w:rPr>
              <w:t xml:space="preserve">  </w:t>
            </w:r>
            <w:sdt>
              <w:sdtPr>
                <w:rPr>
                  <w:sz w:val="28"/>
                  <w:szCs w:val="28"/>
                </w:rPr>
                <w:id w:val="-148684838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A7F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A7F5C">
              <w:t xml:space="preserve"> Digital Folder   </w:t>
            </w:r>
            <w:sdt>
              <w:sdtPr>
                <w:rPr>
                  <w:sz w:val="28"/>
                  <w:szCs w:val="28"/>
                </w:rPr>
                <w:id w:val="-1468194570"/>
                <w15:appearance w15:val="hidden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74E57" w:rsidRPr="00E74E57">
                  <w:rPr>
                    <w:sz w:val="28"/>
                    <w:szCs w:val="28"/>
                  </w:rPr>
                  <w:sym w:font="Wingdings 2" w:char="F052"/>
                </w:r>
              </w:sdtContent>
            </w:sdt>
            <w:r w:rsidR="00DA7F5C">
              <w:t xml:space="preserve"> </w:t>
            </w:r>
            <w:proofErr w:type="gramStart"/>
            <w:r w:rsidR="00DA7F5C">
              <w:t>Other:_</w:t>
            </w:r>
            <w:proofErr w:type="gramEnd"/>
            <w:r w:rsidR="00DA7F5C">
              <w:t>________________________</w:t>
            </w:r>
          </w:p>
        </w:tc>
      </w:tr>
    </w:tbl>
    <w:p w14:paraId="3AF52880" w14:textId="77777777" w:rsidR="00493844" w:rsidRDefault="00493844" w:rsidP="00A3115D"/>
    <w:p w14:paraId="7D4FBC92" w14:textId="011EE4CA" w:rsidR="00B26449" w:rsidRDefault="00025B79" w:rsidP="00380716">
      <w:pPr>
        <w:pStyle w:val="Heading4"/>
        <w:numPr>
          <w:ilvl w:val="0"/>
          <w:numId w:val="0"/>
        </w:numPr>
        <w:ind w:left="284" w:hanging="284"/>
      </w:pPr>
      <w:r>
        <w:t>Folio Items Checklist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4957"/>
        <w:gridCol w:w="2551"/>
        <w:gridCol w:w="2268"/>
      </w:tblGrid>
      <w:tr w:rsidR="00752F4D" w14:paraId="7D69DB96" w14:textId="2ED739D4" w:rsidTr="00757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B0DBE17" w14:textId="1BEB827C" w:rsidR="00752F4D" w:rsidRDefault="00752F4D" w:rsidP="00301451">
            <w:pPr>
              <w:pStyle w:val="TableHeadings"/>
            </w:pPr>
            <w:r>
              <w:t>Folio Item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9423EA3" w14:textId="37162DF9" w:rsidR="00752F4D" w:rsidRDefault="0075738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1D24F4A" w14:textId="06893911" w:rsidR="00752F4D" w:rsidRDefault="0075738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Completed (</w:t>
            </w:r>
            <w:r w:rsidRPr="00C33E57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</w:tr>
      <w:tr w:rsidR="00752F4D" w:rsidRPr="000A0E77" w14:paraId="0A193DFA" w14:textId="191DDA83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1A0ABE" w14:textId="6C2564DB" w:rsidR="00752F4D" w:rsidRPr="00792603" w:rsidRDefault="00E74E57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Material Identification &amp; SOP Log (cutting)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F1B019A" w14:textId="30C99ED6" w:rsidR="00752F4D" w:rsidRPr="000A0E77" w:rsidRDefault="00E74E57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4.1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9548FFC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5EC1" w:rsidRPr="000A0E77" w14:paraId="7E1BA95C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477BA94" w14:textId="10F9A906" w:rsidR="00175EC1" w:rsidRDefault="00D0203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Marking &amp; Punching Layout Evidence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3D665C" w14:textId="7CB1A25A" w:rsidR="00175EC1" w:rsidRDefault="00D02035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E8C7970" w14:textId="77777777" w:rsidR="00175EC1" w:rsidRPr="000A0E77" w:rsidRDefault="00175EC1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F4D" w:rsidRPr="000A0E77" w14:paraId="26CA26DB" w14:textId="55D56F0F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6B48CF" w14:textId="03976035" w:rsidR="00752F4D" w:rsidRPr="00792603" w:rsidRDefault="00F44A8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Drill Press SOP Log + Hole QA Form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FD4EE62" w14:textId="55F4D5E5" w:rsidR="00752F4D" w:rsidRPr="000A0E77" w:rsidRDefault="00F44A8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4.3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812877C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52F4D" w:rsidRPr="000A0E77" w14:paraId="72E5B55A" w14:textId="7959C298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415FC6" w14:textId="59AC1923" w:rsidR="00752F4D" w:rsidRPr="00792603" w:rsidRDefault="00F44A8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Profile Cutting &amp; Chamfer Check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3FBF5" w14:textId="753EBDDC" w:rsidR="00752F4D" w:rsidRPr="000A0E77" w:rsidRDefault="00F44A8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</w:t>
            </w:r>
            <w:r w:rsidR="002B435C">
              <w:t>4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38B29D3" w14:textId="77777777" w:rsidR="00752F4D" w:rsidRPr="000A0E77" w:rsidRDefault="00752F4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F4D" w:rsidRPr="000A0E77" w14:paraId="03DC9E40" w14:textId="201F32D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16B253E" w14:textId="37753558" w:rsidR="00752F4D" w:rsidRPr="00792603" w:rsidRDefault="002B435C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Scale Marking QA / Height Gauge Marking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680BCED" w14:textId="4A4DB6AD" w:rsidR="00752F4D" w:rsidRPr="000A0E77" w:rsidRDefault="002B435C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4.5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7EE2AA2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2737" w:rsidRPr="000A0E77" w14:paraId="69F04DAA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352AC60" w14:textId="63DA3126" w:rsidR="00682737" w:rsidRDefault="002B435C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Finishing &amp; Deburring Confirmation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5AB92F4" w14:textId="31D8BC57" w:rsidR="00682737" w:rsidRDefault="00812D1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2315755" w14:textId="77777777" w:rsidR="00682737" w:rsidRPr="000A0E77" w:rsidRDefault="00682737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F4D" w:rsidRPr="000A0E77" w14:paraId="1C8F2DA9" w14:textId="4343187D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1AFC209" w14:textId="7FE3437C" w:rsidR="00752F4D" w:rsidRDefault="00812D1D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ID Stamp Photo + Peer QA Feedback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EB3A35F" w14:textId="3A3E089C" w:rsidR="00752F4D" w:rsidRPr="000A0E77" w:rsidRDefault="00812D1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4.6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0F4709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D016B" w:rsidRPr="000A0E77" w14:paraId="3ED20AF5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FED492" w14:textId="77B510E4" w:rsidR="00DD016B" w:rsidRDefault="00812D1D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Self-Assessment </w:t>
            </w:r>
            <w:r w:rsidR="00A52807">
              <w:rPr>
                <w:b w:val="0"/>
                <w:bCs w:val="0"/>
              </w:rPr>
              <w:t>(Reflection Worksheet)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B2DA1CE" w14:textId="6BDDCB39" w:rsidR="00DD016B" w:rsidRPr="000A0E77" w:rsidRDefault="00A52807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0A54196" w14:textId="77777777" w:rsidR="00DD016B" w:rsidRPr="000A0E77" w:rsidRDefault="00DD016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D016B" w:rsidRPr="000A0E77" w14:paraId="09D3404B" w14:textId="7777777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AFB2F53" w14:textId="54DAAD46" w:rsidR="00DD016B" w:rsidRDefault="00A52807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Drill Gauge Submission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534038" w14:textId="4D399EB8" w:rsidR="00DD016B" w:rsidRPr="000A0E77" w:rsidRDefault="00A52807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4.7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D37F9B" w14:textId="77777777" w:rsidR="00DD016B" w:rsidRPr="000A0E77" w:rsidRDefault="00DD016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13EA35B" w14:textId="77777777" w:rsidR="00A02278" w:rsidRDefault="00A02278" w:rsidP="00A02278">
      <w:pPr>
        <w:rPr>
          <w:lang w:eastAsia="en-AU"/>
        </w:rPr>
      </w:pPr>
    </w:p>
    <w:p w14:paraId="034E0434" w14:textId="79D53092" w:rsidR="00647C2A" w:rsidRPr="00A02278" w:rsidRDefault="00647C2A" w:rsidP="00647C2A">
      <w:pPr>
        <w:pStyle w:val="Heading4"/>
        <w:numPr>
          <w:ilvl w:val="0"/>
          <w:numId w:val="0"/>
        </w:numPr>
        <w:ind w:left="284" w:hanging="284"/>
      </w:pPr>
      <w:r>
        <w:t>Student Declaration</w:t>
      </w:r>
    </w:p>
    <w:p w14:paraId="064F36D1" w14:textId="762CA465" w:rsidR="00A02278" w:rsidRDefault="00647C2A" w:rsidP="00A02278">
      <w:pPr>
        <w:rPr>
          <w:lang w:eastAsia="en-AU"/>
        </w:rPr>
      </w:pPr>
      <w:r>
        <w:rPr>
          <w:lang w:eastAsia="en-AU"/>
        </w:rPr>
        <w:t>I confirm that this folio is my own work and include</w:t>
      </w:r>
      <w:r w:rsidR="00467974">
        <w:rPr>
          <w:lang w:eastAsia="en-AU"/>
        </w:rPr>
        <w:t>s all required documentation</w:t>
      </w:r>
      <w:r>
        <w:rPr>
          <w:lang w:eastAsia="en-AU"/>
        </w:rPr>
        <w:t xml:space="preserve">, </w:t>
      </w:r>
      <w:r w:rsidR="00467974">
        <w:rPr>
          <w:lang w:eastAsia="en-AU"/>
        </w:rPr>
        <w:t>QA evidence, and reflections as outlined in the drill gauge project.</w:t>
      </w:r>
    </w:p>
    <w:p w14:paraId="393F7915" w14:textId="77777777" w:rsidR="00647C2A" w:rsidRDefault="00647C2A" w:rsidP="00A02278">
      <w:pPr>
        <w:rPr>
          <w:lang w:eastAsia="en-AU"/>
        </w:rPr>
      </w:pPr>
    </w:p>
    <w:p w14:paraId="2FA8A12D" w14:textId="77777777" w:rsidR="000D7C5F" w:rsidRDefault="000D7C5F" w:rsidP="00A02278">
      <w:pPr>
        <w:rPr>
          <w:lang w:eastAsia="en-AU"/>
        </w:rPr>
      </w:pPr>
    </w:p>
    <w:p w14:paraId="0290C270" w14:textId="7A41DC1A" w:rsidR="000D7C5F" w:rsidRDefault="000D7C5F" w:rsidP="000D7C5F">
      <w:r>
        <w:t xml:space="preserve">Student </w:t>
      </w:r>
      <w:proofErr w:type="gramStart"/>
      <w:r>
        <w:t>Signature:_</w:t>
      </w:r>
      <w:proofErr w:type="gramEnd"/>
      <w:r>
        <w:t>__________________ Date: _________________</w:t>
      </w:r>
    </w:p>
    <w:p w14:paraId="6FD968A7" w14:textId="77777777" w:rsidR="000D7C5F" w:rsidRDefault="000D7C5F" w:rsidP="00A02278">
      <w:pPr>
        <w:rPr>
          <w:lang w:eastAsia="en-AU"/>
        </w:rPr>
      </w:pPr>
    </w:p>
    <w:p w14:paraId="66509C0D" w14:textId="7976B7D8" w:rsidR="00262364" w:rsidRDefault="000D7C5F" w:rsidP="000D7C5F">
      <w:pPr>
        <w:spacing w:before="0" w:after="0"/>
        <w:rPr>
          <w:lang w:eastAsia="en-AU"/>
        </w:rPr>
      </w:pPr>
      <w:r>
        <w:rPr>
          <w:lang w:eastAsia="en-AU"/>
        </w:rPr>
        <w:br w:type="page"/>
      </w:r>
    </w:p>
    <w:p w14:paraId="54FBC366" w14:textId="3E0B647B" w:rsidR="000D7C5F" w:rsidRDefault="000D7C5F" w:rsidP="000D7C5F">
      <w:pPr>
        <w:pStyle w:val="Heading4"/>
        <w:numPr>
          <w:ilvl w:val="0"/>
          <w:numId w:val="0"/>
        </w:numPr>
        <w:ind w:left="284" w:hanging="284"/>
      </w:pPr>
      <w:r>
        <w:lastRenderedPageBreak/>
        <w:t>Moderation Summary Sheet (Teacher Use</w:t>
      </w:r>
      <w:r w:rsidR="00467974">
        <w:t xml:space="preserve"> - Optional</w:t>
      </w:r>
      <w:r>
        <w:t>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4957"/>
        <w:gridCol w:w="1559"/>
        <w:gridCol w:w="3260"/>
      </w:tblGrid>
      <w:tr w:rsidR="000D7C5F" w14:paraId="77E4AE61" w14:textId="77777777" w:rsidTr="00EB4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983F76B" w14:textId="77261960" w:rsidR="000D7C5F" w:rsidRDefault="000D7C5F" w:rsidP="00EB4F22">
            <w:pPr>
              <w:pStyle w:val="TableHeadings"/>
            </w:pPr>
            <w:r>
              <w:t>Criteria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6B7BC22" w14:textId="6D02A433" w:rsidR="000D7C5F" w:rsidRDefault="000D7C5F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Verified(</w:t>
            </w:r>
            <w:proofErr w:type="gramEnd"/>
            <w:r w:rsidRPr="00C33E57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1B92C48" w14:textId="77777777" w:rsidR="000D7C5F" w:rsidRDefault="000D7C5F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0D7C5F" w:rsidRPr="000A0E77" w14:paraId="3AE8E183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B02B27B" w14:textId="21E55545" w:rsidR="000D7C5F" w:rsidRPr="00792603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SOP compliance across multiple processes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185DA3F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7127A42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784F6549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3202686" w14:textId="54439291" w:rsidR="000D7C5F" w:rsidRPr="00792603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Machining evidence matches drawing specifications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72A48A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01F355F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0FEF09E7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8ED9164" w14:textId="5856B762" w:rsidR="000D7C5F" w:rsidRPr="00792603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QA forms completed and peer feedback considered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CEF6425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6E1CFD6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47920780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05BAF7E" w14:textId="37C00944" w:rsidR="000D7C5F" w:rsidRPr="00792603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Visual communication (marking, scale, stamping)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868670A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845C48D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1DDFF7EF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8368EC5" w14:textId="6EDFE461" w:rsidR="000D7C5F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Reflection shows skill development &amp; process awareness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00FEA2A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D973BDA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55A5E83B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374838" w14:textId="67D26DA6" w:rsidR="000D7C5F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WHS practices followed and documented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7DA4F41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D1F5252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0ECA8394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8CB1478" w14:textId="68026DD9" w:rsidR="000D7C5F" w:rsidRDefault="00467974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Submission meets QCAA Unit A criteria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1DD3529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E4D1926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9F255B1" w14:textId="49061A55" w:rsidR="00251F10" w:rsidRDefault="00251F10" w:rsidP="005D0415">
      <w:pPr>
        <w:spacing w:before="0" w:after="0"/>
        <w:rPr>
          <w:lang w:eastAsia="en-AU"/>
        </w:rPr>
      </w:pPr>
    </w:p>
    <w:p w14:paraId="56B3C7BF" w14:textId="77777777" w:rsidR="00A23CBC" w:rsidRDefault="00A23CBC" w:rsidP="005D0415">
      <w:pPr>
        <w:spacing w:before="0" w:after="0"/>
        <w:rPr>
          <w:lang w:eastAsia="en-AU"/>
        </w:rPr>
      </w:pPr>
    </w:p>
    <w:p w14:paraId="6A567266" w14:textId="77777777" w:rsidR="00A23CBC" w:rsidRDefault="00A23CBC" w:rsidP="005D0415">
      <w:pPr>
        <w:spacing w:before="0" w:after="0"/>
        <w:rPr>
          <w:lang w:eastAsia="en-AU"/>
        </w:rPr>
      </w:pPr>
    </w:p>
    <w:p w14:paraId="165CAD28" w14:textId="01FD9984" w:rsidR="00A23CBC" w:rsidRDefault="00A23CBC" w:rsidP="00A23CBC">
      <w:r>
        <w:t xml:space="preserve">Teacher </w:t>
      </w:r>
      <w:proofErr w:type="gramStart"/>
      <w:r w:rsidR="00467974">
        <w:t>Name:_</w:t>
      </w:r>
      <w:proofErr w:type="gramEnd"/>
      <w:r w:rsidR="00467974">
        <w:t xml:space="preserve">___________________   </w:t>
      </w:r>
      <w:proofErr w:type="gramStart"/>
      <w:r>
        <w:t>Signature:_</w:t>
      </w:r>
      <w:proofErr w:type="gramEnd"/>
      <w:r>
        <w:t>__________________ Date: _____________</w:t>
      </w:r>
      <w:r w:rsidR="00467974">
        <w:t>____</w:t>
      </w:r>
      <w:r>
        <w:t>____</w:t>
      </w:r>
    </w:p>
    <w:p w14:paraId="041A69B7" w14:textId="77777777" w:rsidR="00A23CBC" w:rsidRDefault="00A23CBC" w:rsidP="005D0415">
      <w:pPr>
        <w:spacing w:before="0" w:after="0"/>
        <w:rPr>
          <w:lang w:eastAsia="en-AU"/>
        </w:rPr>
      </w:pPr>
    </w:p>
    <w:p w14:paraId="63E91D2B" w14:textId="37E437BF" w:rsidR="0051524B" w:rsidRDefault="0051524B" w:rsidP="00D103C7">
      <w:pPr>
        <w:spacing w:line="480" w:lineRule="auto"/>
        <w:rPr>
          <w:lang w:eastAsia="en-AU"/>
        </w:rPr>
      </w:pPr>
    </w:p>
    <w:p w14:paraId="4788DC03" w14:textId="77777777" w:rsidR="00D103C7" w:rsidRDefault="00D103C7" w:rsidP="000C6280">
      <w:pPr>
        <w:spacing w:line="480" w:lineRule="auto"/>
        <w:rPr>
          <w:lang w:eastAsia="en-AU"/>
        </w:rPr>
      </w:pPr>
    </w:p>
    <w:bookmarkEnd w:id="0"/>
    <w:bookmarkEnd w:id="1"/>
    <w:bookmarkEnd w:id="2"/>
    <w:bookmarkEnd w:id="3"/>
    <w:p w14:paraId="522F7A89" w14:textId="77777777" w:rsidR="000C6280" w:rsidRDefault="000C6280" w:rsidP="00B04E55">
      <w:pPr>
        <w:rPr>
          <w:lang w:eastAsia="en-AU"/>
        </w:rPr>
      </w:pPr>
    </w:p>
    <w:sectPr w:rsidR="000C6280" w:rsidSect="00752F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1304E6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21C8A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5"/>
  </w:num>
  <w:num w:numId="3" w16cid:durableId="1776317215">
    <w:abstractNumId w:val="32"/>
  </w:num>
  <w:num w:numId="4" w16cid:durableId="1534071080">
    <w:abstractNumId w:val="27"/>
  </w:num>
  <w:num w:numId="5" w16cid:durableId="1673219778">
    <w:abstractNumId w:val="14"/>
  </w:num>
  <w:num w:numId="6" w16cid:durableId="1200585890">
    <w:abstractNumId w:val="25"/>
  </w:num>
  <w:num w:numId="7" w16cid:durableId="1908228620">
    <w:abstractNumId w:val="18"/>
  </w:num>
  <w:num w:numId="8" w16cid:durableId="1147357831">
    <w:abstractNumId w:val="24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7"/>
  </w:num>
  <w:num w:numId="19" w16cid:durableId="173418005">
    <w:abstractNumId w:val="21"/>
  </w:num>
  <w:num w:numId="20" w16cid:durableId="2127193325">
    <w:abstractNumId w:val="29"/>
  </w:num>
  <w:num w:numId="21" w16cid:durableId="383067315">
    <w:abstractNumId w:val="28"/>
  </w:num>
  <w:num w:numId="22" w16cid:durableId="1951935085">
    <w:abstractNumId w:val="31"/>
  </w:num>
  <w:num w:numId="23" w16cid:durableId="558134442">
    <w:abstractNumId w:val="30"/>
  </w:num>
  <w:num w:numId="24" w16cid:durableId="54202057">
    <w:abstractNumId w:val="22"/>
  </w:num>
  <w:num w:numId="25" w16cid:durableId="580530458">
    <w:abstractNumId w:val="26"/>
  </w:num>
  <w:num w:numId="26" w16cid:durableId="441651303">
    <w:abstractNumId w:val="20"/>
  </w:num>
  <w:num w:numId="27" w16cid:durableId="1674410907">
    <w:abstractNumId w:val="16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19"/>
  </w:num>
  <w:num w:numId="32" w16cid:durableId="1696350815">
    <w:abstractNumId w:val="23"/>
  </w:num>
  <w:num w:numId="33" w16cid:durableId="1697523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5B79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D7C5F"/>
    <w:rsid w:val="000E2C7F"/>
    <w:rsid w:val="000E4FBD"/>
    <w:rsid w:val="000E50A6"/>
    <w:rsid w:val="000E60B8"/>
    <w:rsid w:val="000E664D"/>
    <w:rsid w:val="000F0A74"/>
    <w:rsid w:val="000F4F6F"/>
    <w:rsid w:val="001056C6"/>
    <w:rsid w:val="001103CE"/>
    <w:rsid w:val="001126B8"/>
    <w:rsid w:val="001134C2"/>
    <w:rsid w:val="0011461B"/>
    <w:rsid w:val="001147E3"/>
    <w:rsid w:val="001167D3"/>
    <w:rsid w:val="001204C9"/>
    <w:rsid w:val="00120B5E"/>
    <w:rsid w:val="00121BC5"/>
    <w:rsid w:val="00122292"/>
    <w:rsid w:val="001405E0"/>
    <w:rsid w:val="00141964"/>
    <w:rsid w:val="00151747"/>
    <w:rsid w:val="00154A09"/>
    <w:rsid w:val="0016025A"/>
    <w:rsid w:val="001612E2"/>
    <w:rsid w:val="001619C1"/>
    <w:rsid w:val="00171235"/>
    <w:rsid w:val="00171BD9"/>
    <w:rsid w:val="00175EC1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0F5C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7F82"/>
    <w:rsid w:val="00242356"/>
    <w:rsid w:val="002426A1"/>
    <w:rsid w:val="002439A6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B3D4A"/>
    <w:rsid w:val="002B435C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128"/>
    <w:rsid w:val="00353F61"/>
    <w:rsid w:val="00356072"/>
    <w:rsid w:val="00356DAE"/>
    <w:rsid w:val="00357E7E"/>
    <w:rsid w:val="003602A3"/>
    <w:rsid w:val="00360D44"/>
    <w:rsid w:val="00361A6D"/>
    <w:rsid w:val="00366AD3"/>
    <w:rsid w:val="00367B10"/>
    <w:rsid w:val="00372C25"/>
    <w:rsid w:val="00375E9E"/>
    <w:rsid w:val="00380716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06B2"/>
    <w:rsid w:val="004469E4"/>
    <w:rsid w:val="00452E10"/>
    <w:rsid w:val="00467974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A58D3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7B6A"/>
    <w:rsid w:val="005E0024"/>
    <w:rsid w:val="005E00D2"/>
    <w:rsid w:val="005E159D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47C2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2737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3FBF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52F4D"/>
    <w:rsid w:val="0075738C"/>
    <w:rsid w:val="0076493C"/>
    <w:rsid w:val="00767AA5"/>
    <w:rsid w:val="007724DE"/>
    <w:rsid w:val="0077352C"/>
    <w:rsid w:val="007761D0"/>
    <w:rsid w:val="007773F4"/>
    <w:rsid w:val="007811DC"/>
    <w:rsid w:val="007841BA"/>
    <w:rsid w:val="0078427F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551A"/>
    <w:rsid w:val="008074CB"/>
    <w:rsid w:val="00812D1D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37FF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076C6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3CBC"/>
    <w:rsid w:val="00A251FA"/>
    <w:rsid w:val="00A2672C"/>
    <w:rsid w:val="00A3115D"/>
    <w:rsid w:val="00A37E25"/>
    <w:rsid w:val="00A460F5"/>
    <w:rsid w:val="00A472B4"/>
    <w:rsid w:val="00A52807"/>
    <w:rsid w:val="00A55A65"/>
    <w:rsid w:val="00A567CC"/>
    <w:rsid w:val="00A628FA"/>
    <w:rsid w:val="00A667C7"/>
    <w:rsid w:val="00A66CFB"/>
    <w:rsid w:val="00A71B1E"/>
    <w:rsid w:val="00A72564"/>
    <w:rsid w:val="00A738D2"/>
    <w:rsid w:val="00A75E2C"/>
    <w:rsid w:val="00A7658F"/>
    <w:rsid w:val="00A82DB1"/>
    <w:rsid w:val="00A903A0"/>
    <w:rsid w:val="00A90936"/>
    <w:rsid w:val="00A9559D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1C8A"/>
    <w:rsid w:val="00B230D0"/>
    <w:rsid w:val="00B26449"/>
    <w:rsid w:val="00B27092"/>
    <w:rsid w:val="00B300C7"/>
    <w:rsid w:val="00B319B7"/>
    <w:rsid w:val="00B32A41"/>
    <w:rsid w:val="00B3336D"/>
    <w:rsid w:val="00B42C75"/>
    <w:rsid w:val="00B466E3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3E57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D1BB8"/>
    <w:rsid w:val="00CE16DB"/>
    <w:rsid w:val="00CE544F"/>
    <w:rsid w:val="00CF1790"/>
    <w:rsid w:val="00CF4C5D"/>
    <w:rsid w:val="00CF5DE0"/>
    <w:rsid w:val="00CF6C04"/>
    <w:rsid w:val="00D02035"/>
    <w:rsid w:val="00D06A9E"/>
    <w:rsid w:val="00D103C7"/>
    <w:rsid w:val="00D12195"/>
    <w:rsid w:val="00D1243E"/>
    <w:rsid w:val="00D176E9"/>
    <w:rsid w:val="00D2138E"/>
    <w:rsid w:val="00D327C4"/>
    <w:rsid w:val="00D32C7F"/>
    <w:rsid w:val="00D3421C"/>
    <w:rsid w:val="00D4502D"/>
    <w:rsid w:val="00D644A1"/>
    <w:rsid w:val="00D72B3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A7F5C"/>
    <w:rsid w:val="00DB579B"/>
    <w:rsid w:val="00DB7DF2"/>
    <w:rsid w:val="00DC03ED"/>
    <w:rsid w:val="00DD016B"/>
    <w:rsid w:val="00DD7274"/>
    <w:rsid w:val="00DE3F30"/>
    <w:rsid w:val="00DE4A9E"/>
    <w:rsid w:val="00DF3426"/>
    <w:rsid w:val="00DF7DD8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57FA5"/>
    <w:rsid w:val="00E6673C"/>
    <w:rsid w:val="00E671B0"/>
    <w:rsid w:val="00E708AA"/>
    <w:rsid w:val="00E72BDD"/>
    <w:rsid w:val="00E74E57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4A8B"/>
    <w:rsid w:val="00F47E1B"/>
    <w:rsid w:val="00F54697"/>
    <w:rsid w:val="00F549BD"/>
    <w:rsid w:val="00F6273E"/>
    <w:rsid w:val="00F712E2"/>
    <w:rsid w:val="00F77429"/>
    <w:rsid w:val="00F94EA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417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C347B5E7-7A94-4ECA-8609-2A94FFE3F258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</cp:revision>
  <dcterms:created xsi:type="dcterms:W3CDTF">2025-07-11T10:59:00Z</dcterms:created>
  <dcterms:modified xsi:type="dcterms:W3CDTF">2025-07-11T10:59:00Z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